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72390">
        <w:rPr>
          <w:rFonts w:cs="Arial"/>
          <w:b/>
          <w:caps/>
          <w:sz w:val="28"/>
          <w:szCs w:val="28"/>
        </w:rPr>
        <w:t>3</w:t>
      </w:r>
      <w:r w:rsidR="001126F8">
        <w:rPr>
          <w:rFonts w:cs="Arial"/>
          <w:b/>
          <w:caps/>
          <w:sz w:val="28"/>
          <w:szCs w:val="28"/>
        </w:rPr>
        <w:t>2</w:t>
      </w:r>
      <w:r w:rsidR="00772390">
        <w:rPr>
          <w:rFonts w:cs="Arial"/>
          <w:b/>
          <w:caps/>
          <w:sz w:val="28"/>
          <w:szCs w:val="28"/>
        </w:rPr>
        <w:t>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330182" w:rsidP="00B80F0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30182">
              <w:rPr>
                <w:rFonts w:cs="Arial"/>
                <w:sz w:val="20"/>
                <w:szCs w:val="20"/>
              </w:rPr>
              <w:t xml:space="preserve">À EDP, </w:t>
            </w:r>
            <w:r w:rsidR="007C1CFA" w:rsidRPr="007C1CFA">
              <w:rPr>
                <w:rFonts w:cs="Arial"/>
                <w:sz w:val="20"/>
                <w:szCs w:val="20"/>
              </w:rPr>
              <w:t xml:space="preserve">solicitando </w:t>
            </w:r>
            <w:r w:rsidR="00BE3CC5">
              <w:rPr>
                <w:rFonts w:cs="Arial"/>
                <w:sz w:val="20"/>
                <w:szCs w:val="20"/>
              </w:rPr>
              <w:t xml:space="preserve">a </w:t>
            </w:r>
            <w:r w:rsidR="001126F8">
              <w:rPr>
                <w:rFonts w:cs="Arial"/>
                <w:sz w:val="20"/>
                <w:szCs w:val="20"/>
              </w:rPr>
              <w:t xml:space="preserve">troca de poste de madeira </w:t>
            </w:r>
            <w:r w:rsidR="002E6DA7">
              <w:rPr>
                <w:rFonts w:cs="Arial"/>
                <w:sz w:val="20"/>
                <w:szCs w:val="20"/>
              </w:rPr>
              <w:t xml:space="preserve">na </w:t>
            </w:r>
            <w:r w:rsidR="000101F8">
              <w:rPr>
                <w:rFonts w:cs="Arial"/>
                <w:sz w:val="20"/>
                <w:szCs w:val="20"/>
              </w:rPr>
              <w:t xml:space="preserve">Rua </w:t>
            </w:r>
            <w:r w:rsidR="001126F8">
              <w:rPr>
                <w:rFonts w:cs="Arial"/>
                <w:sz w:val="20"/>
                <w:szCs w:val="20"/>
              </w:rPr>
              <w:t>João Ramos Borges de Oliveira</w:t>
            </w:r>
            <w:r w:rsidR="000101F8">
              <w:rPr>
                <w:rFonts w:cs="Arial"/>
                <w:sz w:val="20"/>
                <w:szCs w:val="20"/>
              </w:rPr>
              <w:t xml:space="preserve">, </w:t>
            </w:r>
            <w:r w:rsidR="001126F8">
              <w:rPr>
                <w:rFonts w:cs="Arial"/>
                <w:sz w:val="20"/>
                <w:szCs w:val="20"/>
              </w:rPr>
              <w:t xml:space="preserve">próximo </w:t>
            </w:r>
            <w:r w:rsidR="00564C90">
              <w:rPr>
                <w:rFonts w:cs="Arial"/>
                <w:sz w:val="20"/>
                <w:szCs w:val="20"/>
              </w:rPr>
              <w:t>a</w:t>
            </w:r>
            <w:r w:rsidR="002E6DA7">
              <w:rPr>
                <w:rFonts w:cs="Arial"/>
                <w:sz w:val="20"/>
                <w:szCs w:val="20"/>
              </w:rPr>
              <w:t xml:space="preserve">o </w:t>
            </w:r>
            <w:r w:rsidR="000101F8">
              <w:rPr>
                <w:rFonts w:cs="Arial"/>
                <w:sz w:val="20"/>
                <w:szCs w:val="20"/>
              </w:rPr>
              <w:t xml:space="preserve">nº </w:t>
            </w:r>
            <w:r w:rsidR="001126F8">
              <w:rPr>
                <w:rFonts w:cs="Arial"/>
                <w:sz w:val="20"/>
                <w:szCs w:val="20"/>
              </w:rPr>
              <w:t>126</w:t>
            </w:r>
            <w:r w:rsidR="000101F8">
              <w:rPr>
                <w:rFonts w:cs="Arial"/>
                <w:sz w:val="20"/>
                <w:szCs w:val="20"/>
              </w:rPr>
              <w:t xml:space="preserve">, no </w:t>
            </w:r>
            <w:r w:rsidR="001126F8">
              <w:rPr>
                <w:rFonts w:cs="Arial"/>
                <w:sz w:val="20"/>
                <w:szCs w:val="20"/>
              </w:rPr>
              <w:t>Jardim Paraíso</w:t>
            </w:r>
            <w:r w:rsidR="008773DA">
              <w:rPr>
                <w:rFonts w:cs="Arial"/>
                <w:sz w:val="20"/>
                <w:szCs w:val="20"/>
              </w:rPr>
              <w:t>, em Jacareí</w:t>
            </w:r>
            <w:r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F90BF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330182" w:rsidRPr="00330182">
        <w:rPr>
          <w:rFonts w:cs="Arial"/>
        </w:rPr>
        <w:t xml:space="preserve">à EDP </w:t>
      </w:r>
      <w:r w:rsidR="00E30039" w:rsidRPr="00E30039">
        <w:rPr>
          <w:rFonts w:cs="Arial"/>
        </w:rPr>
        <w:t xml:space="preserve">solicitando a </w:t>
      </w:r>
      <w:r w:rsidR="00D37FEA">
        <w:rPr>
          <w:rFonts w:cs="Arial"/>
        </w:rPr>
        <w:t xml:space="preserve">troca de poste de madeira </w:t>
      </w:r>
      <w:bookmarkStart w:id="0" w:name="_GoBack"/>
      <w:bookmarkEnd w:id="0"/>
      <w:r w:rsidR="00E30039" w:rsidRPr="00E30039">
        <w:rPr>
          <w:rFonts w:cs="Arial"/>
        </w:rPr>
        <w:t xml:space="preserve">na Rua </w:t>
      </w:r>
      <w:r w:rsidR="00D37FEA">
        <w:rPr>
          <w:rFonts w:cs="Arial"/>
        </w:rPr>
        <w:t>João Ramos Borges de Oliveira</w:t>
      </w:r>
      <w:r w:rsidR="00E30039" w:rsidRPr="00E30039">
        <w:rPr>
          <w:rFonts w:cs="Arial"/>
        </w:rPr>
        <w:t xml:space="preserve">, </w:t>
      </w:r>
      <w:r w:rsidR="00BF1E65">
        <w:rPr>
          <w:rFonts w:cs="Arial"/>
        </w:rPr>
        <w:t xml:space="preserve">próximo </w:t>
      </w:r>
      <w:r w:rsidR="00564C90">
        <w:rPr>
          <w:rFonts w:cs="Arial"/>
        </w:rPr>
        <w:t>a</w:t>
      </w:r>
      <w:r w:rsidR="00E30039" w:rsidRPr="00E30039">
        <w:rPr>
          <w:rFonts w:cs="Arial"/>
        </w:rPr>
        <w:t xml:space="preserve">o nº </w:t>
      </w:r>
      <w:r w:rsidR="00BF1E65">
        <w:rPr>
          <w:rFonts w:cs="Arial"/>
        </w:rPr>
        <w:t>126</w:t>
      </w:r>
      <w:r w:rsidR="00E30039" w:rsidRPr="00E30039">
        <w:rPr>
          <w:rFonts w:cs="Arial"/>
        </w:rPr>
        <w:t xml:space="preserve">, no </w:t>
      </w:r>
      <w:r w:rsidR="00BF1E65">
        <w:rPr>
          <w:rFonts w:cs="Arial"/>
        </w:rPr>
        <w:t>Jardim Paraíso</w:t>
      </w:r>
      <w:r w:rsidR="00E30039" w:rsidRPr="00E30039">
        <w:rPr>
          <w:rFonts w:cs="Arial"/>
        </w:rPr>
        <w:t>, em Jacareí</w:t>
      </w:r>
      <w:r w:rsidR="00330182" w:rsidRPr="00330182">
        <w:rPr>
          <w:rFonts w:cs="Arial"/>
        </w:rPr>
        <w:t>.</w:t>
      </w:r>
    </w:p>
    <w:p w:rsidR="00700086" w:rsidRDefault="00700086" w:rsidP="00F90BF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da </w:t>
      </w:r>
      <w:r w:rsidR="0009078A">
        <w:rPr>
          <w:rFonts w:cs="Arial"/>
        </w:rPr>
        <w:t>EDP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734437">
        <w:rPr>
          <w:rFonts w:cs="Arial"/>
        </w:rPr>
        <w:t>26</w:t>
      </w:r>
      <w:r w:rsidR="00330182">
        <w:rPr>
          <w:rFonts w:cs="Arial"/>
        </w:rPr>
        <w:t xml:space="preserve"> de </w:t>
      </w:r>
      <w:r w:rsidR="00CF29F4">
        <w:rPr>
          <w:rFonts w:cs="Arial"/>
        </w:rPr>
        <w:t>agosto</w:t>
      </w:r>
      <w:r w:rsidR="00EB73BD">
        <w:rPr>
          <w:rFonts w:cs="Arial"/>
        </w:rPr>
        <w:t xml:space="preserve">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Pr="00A34F2C" w:rsidRDefault="00330182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695276" w:rsidRDefault="00330182" w:rsidP="00D705A1">
      <w:pPr>
        <w:jc w:val="center"/>
      </w:pPr>
      <w:r>
        <w:t xml:space="preserve">Vereador </w:t>
      </w:r>
      <w:r w:rsidR="008E29E2">
        <w:t>–</w:t>
      </w:r>
      <w:r>
        <w:t xml:space="preserve"> D</w:t>
      </w:r>
      <w:r w:rsidR="00C55804">
        <w:t>EM</w:t>
      </w:r>
    </w:p>
    <w:sectPr w:rsidR="00695276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4E1" w:rsidRDefault="00C734E1">
      <w:r>
        <w:separator/>
      </w:r>
    </w:p>
  </w:endnote>
  <w:endnote w:type="continuationSeparator" w:id="0">
    <w:p w:rsidR="00C734E1" w:rsidRDefault="00C73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4E1" w:rsidRDefault="00C734E1">
      <w:r>
        <w:separator/>
      </w:r>
    </w:p>
  </w:footnote>
  <w:footnote w:type="continuationSeparator" w:id="0">
    <w:p w:rsidR="00C734E1" w:rsidRDefault="00C73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32BBF">
      <w:rPr>
        <w:rFonts w:cs="Arial"/>
        <w:b/>
        <w:sz w:val="20"/>
        <w:szCs w:val="20"/>
        <w:u w:val="single"/>
      </w:rPr>
      <w:t>3</w:t>
    </w:r>
    <w:r w:rsidR="008354CA">
      <w:rPr>
        <w:rFonts w:cs="Arial"/>
        <w:b/>
        <w:sz w:val="20"/>
        <w:szCs w:val="20"/>
        <w:u w:val="single"/>
      </w:rPr>
      <w:t>1</w:t>
    </w:r>
    <w:r w:rsidR="00532BBF">
      <w:rPr>
        <w:rFonts w:cs="Arial"/>
        <w:b/>
        <w:sz w:val="20"/>
        <w:szCs w:val="20"/>
        <w:u w:val="single"/>
      </w:rPr>
      <w:t>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E29E2">
      <w:rPr>
        <w:rFonts w:cs="Arial"/>
        <w:b/>
        <w:sz w:val="20"/>
        <w:szCs w:val="20"/>
        <w:u w:val="single"/>
      </w:rPr>
      <w:t>20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126F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126F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072"/>
    <w:rsid w:val="000101F8"/>
    <w:rsid w:val="00012789"/>
    <w:rsid w:val="00012FCC"/>
    <w:rsid w:val="00015B0E"/>
    <w:rsid w:val="00024FD3"/>
    <w:rsid w:val="00042AD0"/>
    <w:rsid w:val="00051184"/>
    <w:rsid w:val="00056288"/>
    <w:rsid w:val="0006385E"/>
    <w:rsid w:val="000653FE"/>
    <w:rsid w:val="00067F6F"/>
    <w:rsid w:val="00081265"/>
    <w:rsid w:val="00082A84"/>
    <w:rsid w:val="0009078A"/>
    <w:rsid w:val="000941CF"/>
    <w:rsid w:val="00094490"/>
    <w:rsid w:val="00095258"/>
    <w:rsid w:val="000958D5"/>
    <w:rsid w:val="00097CAE"/>
    <w:rsid w:val="000B0DD3"/>
    <w:rsid w:val="000B563C"/>
    <w:rsid w:val="000B6924"/>
    <w:rsid w:val="000B70B0"/>
    <w:rsid w:val="000D722A"/>
    <w:rsid w:val="000E5953"/>
    <w:rsid w:val="000F4D28"/>
    <w:rsid w:val="000F515A"/>
    <w:rsid w:val="000F6251"/>
    <w:rsid w:val="00106F15"/>
    <w:rsid w:val="001070D1"/>
    <w:rsid w:val="001126F8"/>
    <w:rsid w:val="0012017F"/>
    <w:rsid w:val="00134253"/>
    <w:rsid w:val="00135FB6"/>
    <w:rsid w:val="00142542"/>
    <w:rsid w:val="0014591F"/>
    <w:rsid w:val="00145E9B"/>
    <w:rsid w:val="00150EE2"/>
    <w:rsid w:val="00166DBF"/>
    <w:rsid w:val="00172E81"/>
    <w:rsid w:val="0017400A"/>
    <w:rsid w:val="00181CD2"/>
    <w:rsid w:val="0018261B"/>
    <w:rsid w:val="00190964"/>
    <w:rsid w:val="00190BDD"/>
    <w:rsid w:val="00193505"/>
    <w:rsid w:val="001A01DB"/>
    <w:rsid w:val="001A09F2"/>
    <w:rsid w:val="001A2A88"/>
    <w:rsid w:val="001A5098"/>
    <w:rsid w:val="001A5778"/>
    <w:rsid w:val="001B0773"/>
    <w:rsid w:val="001B6B39"/>
    <w:rsid w:val="001B6D28"/>
    <w:rsid w:val="001B7836"/>
    <w:rsid w:val="001B7D21"/>
    <w:rsid w:val="001C4ED2"/>
    <w:rsid w:val="001C6288"/>
    <w:rsid w:val="001D20F8"/>
    <w:rsid w:val="001F1251"/>
    <w:rsid w:val="001F13C3"/>
    <w:rsid w:val="001F2140"/>
    <w:rsid w:val="001F4639"/>
    <w:rsid w:val="00204ED7"/>
    <w:rsid w:val="002136D0"/>
    <w:rsid w:val="00230859"/>
    <w:rsid w:val="00234E39"/>
    <w:rsid w:val="00235FBF"/>
    <w:rsid w:val="00236CE1"/>
    <w:rsid w:val="002377BC"/>
    <w:rsid w:val="0024348C"/>
    <w:rsid w:val="00245E5E"/>
    <w:rsid w:val="00253C82"/>
    <w:rsid w:val="0025406F"/>
    <w:rsid w:val="002567DF"/>
    <w:rsid w:val="00257E62"/>
    <w:rsid w:val="00276E60"/>
    <w:rsid w:val="002821E6"/>
    <w:rsid w:val="002A7434"/>
    <w:rsid w:val="002B6587"/>
    <w:rsid w:val="002C1105"/>
    <w:rsid w:val="002C4B2B"/>
    <w:rsid w:val="002C54F7"/>
    <w:rsid w:val="002C5C70"/>
    <w:rsid w:val="002C695B"/>
    <w:rsid w:val="002D053B"/>
    <w:rsid w:val="002D3D9E"/>
    <w:rsid w:val="002E6DA7"/>
    <w:rsid w:val="002F02DB"/>
    <w:rsid w:val="002F3D07"/>
    <w:rsid w:val="0030168E"/>
    <w:rsid w:val="0030208B"/>
    <w:rsid w:val="00317C1A"/>
    <w:rsid w:val="00323F0F"/>
    <w:rsid w:val="00330182"/>
    <w:rsid w:val="003352F6"/>
    <w:rsid w:val="003401A2"/>
    <w:rsid w:val="00342AF4"/>
    <w:rsid w:val="00347D5E"/>
    <w:rsid w:val="00366468"/>
    <w:rsid w:val="00381797"/>
    <w:rsid w:val="003848C4"/>
    <w:rsid w:val="00393B79"/>
    <w:rsid w:val="00397FF3"/>
    <w:rsid w:val="003A56BC"/>
    <w:rsid w:val="003A5780"/>
    <w:rsid w:val="003A77BE"/>
    <w:rsid w:val="003B0395"/>
    <w:rsid w:val="003C4804"/>
    <w:rsid w:val="003E0166"/>
    <w:rsid w:val="003E188F"/>
    <w:rsid w:val="003E4768"/>
    <w:rsid w:val="003E6AD2"/>
    <w:rsid w:val="003F0A10"/>
    <w:rsid w:val="003F1FFD"/>
    <w:rsid w:val="003F7497"/>
    <w:rsid w:val="00412795"/>
    <w:rsid w:val="004131CC"/>
    <w:rsid w:val="00426A3A"/>
    <w:rsid w:val="00434C43"/>
    <w:rsid w:val="00435AA3"/>
    <w:rsid w:val="00441C3F"/>
    <w:rsid w:val="00445771"/>
    <w:rsid w:val="00462383"/>
    <w:rsid w:val="00462CD2"/>
    <w:rsid w:val="004643C3"/>
    <w:rsid w:val="00466A3E"/>
    <w:rsid w:val="00480DFB"/>
    <w:rsid w:val="00487D64"/>
    <w:rsid w:val="00493115"/>
    <w:rsid w:val="004A0585"/>
    <w:rsid w:val="004A130C"/>
    <w:rsid w:val="004A2758"/>
    <w:rsid w:val="004A7AB4"/>
    <w:rsid w:val="004B372F"/>
    <w:rsid w:val="004C1C6A"/>
    <w:rsid w:val="004C2C30"/>
    <w:rsid w:val="004C4EB7"/>
    <w:rsid w:val="004C64BB"/>
    <w:rsid w:val="004C6C78"/>
    <w:rsid w:val="004D309C"/>
    <w:rsid w:val="004D45B4"/>
    <w:rsid w:val="004D46C4"/>
    <w:rsid w:val="004E06ED"/>
    <w:rsid w:val="004E0A20"/>
    <w:rsid w:val="004E46DA"/>
    <w:rsid w:val="004F39E9"/>
    <w:rsid w:val="004F690D"/>
    <w:rsid w:val="004F6A11"/>
    <w:rsid w:val="00505357"/>
    <w:rsid w:val="00505C87"/>
    <w:rsid w:val="00505FD8"/>
    <w:rsid w:val="00524669"/>
    <w:rsid w:val="00532BBF"/>
    <w:rsid w:val="00533862"/>
    <w:rsid w:val="00542680"/>
    <w:rsid w:val="005478CA"/>
    <w:rsid w:val="00564368"/>
    <w:rsid w:val="00564C90"/>
    <w:rsid w:val="00572A0F"/>
    <w:rsid w:val="00574BEE"/>
    <w:rsid w:val="0058109A"/>
    <w:rsid w:val="00581433"/>
    <w:rsid w:val="005868AE"/>
    <w:rsid w:val="00595AA8"/>
    <w:rsid w:val="005A01D0"/>
    <w:rsid w:val="005A03FA"/>
    <w:rsid w:val="005A377A"/>
    <w:rsid w:val="005B2583"/>
    <w:rsid w:val="005B3D21"/>
    <w:rsid w:val="005B7E13"/>
    <w:rsid w:val="005C3938"/>
    <w:rsid w:val="005C6797"/>
    <w:rsid w:val="005D702D"/>
    <w:rsid w:val="005E138D"/>
    <w:rsid w:val="005E7BEF"/>
    <w:rsid w:val="005F6F38"/>
    <w:rsid w:val="00600F21"/>
    <w:rsid w:val="006011A0"/>
    <w:rsid w:val="0060397F"/>
    <w:rsid w:val="0061546E"/>
    <w:rsid w:val="00623042"/>
    <w:rsid w:val="006239DB"/>
    <w:rsid w:val="00624472"/>
    <w:rsid w:val="00624DFE"/>
    <w:rsid w:val="00625423"/>
    <w:rsid w:val="0063724E"/>
    <w:rsid w:val="006426AE"/>
    <w:rsid w:val="00643FD2"/>
    <w:rsid w:val="0065246C"/>
    <w:rsid w:val="006628BF"/>
    <w:rsid w:val="006635AD"/>
    <w:rsid w:val="00674F7D"/>
    <w:rsid w:val="00676CE0"/>
    <w:rsid w:val="0068010B"/>
    <w:rsid w:val="0068057A"/>
    <w:rsid w:val="00681021"/>
    <w:rsid w:val="00682E6E"/>
    <w:rsid w:val="00691CF5"/>
    <w:rsid w:val="0069312F"/>
    <w:rsid w:val="00695276"/>
    <w:rsid w:val="006A370D"/>
    <w:rsid w:val="006A3B0D"/>
    <w:rsid w:val="006A4C8B"/>
    <w:rsid w:val="006B09BE"/>
    <w:rsid w:val="006B0B8E"/>
    <w:rsid w:val="006C4AF6"/>
    <w:rsid w:val="006C59BC"/>
    <w:rsid w:val="006D06EE"/>
    <w:rsid w:val="006D1A02"/>
    <w:rsid w:val="006D6F7D"/>
    <w:rsid w:val="006E2808"/>
    <w:rsid w:val="006E7E66"/>
    <w:rsid w:val="006F20A5"/>
    <w:rsid w:val="006F4E64"/>
    <w:rsid w:val="006F7B0A"/>
    <w:rsid w:val="00700086"/>
    <w:rsid w:val="00715625"/>
    <w:rsid w:val="00715F74"/>
    <w:rsid w:val="007203DC"/>
    <w:rsid w:val="007206EB"/>
    <w:rsid w:val="00721A76"/>
    <w:rsid w:val="00725E66"/>
    <w:rsid w:val="00726E17"/>
    <w:rsid w:val="00727CDB"/>
    <w:rsid w:val="0073407F"/>
    <w:rsid w:val="00734437"/>
    <w:rsid w:val="0074342B"/>
    <w:rsid w:val="00772390"/>
    <w:rsid w:val="00775A1B"/>
    <w:rsid w:val="00780677"/>
    <w:rsid w:val="007838DC"/>
    <w:rsid w:val="00790911"/>
    <w:rsid w:val="007C1CFA"/>
    <w:rsid w:val="007D0C64"/>
    <w:rsid w:val="007D39FD"/>
    <w:rsid w:val="007D6F4E"/>
    <w:rsid w:val="007D7CE0"/>
    <w:rsid w:val="007E3F69"/>
    <w:rsid w:val="007E570F"/>
    <w:rsid w:val="007F6CF2"/>
    <w:rsid w:val="007F75CA"/>
    <w:rsid w:val="0080197E"/>
    <w:rsid w:val="00803E92"/>
    <w:rsid w:val="00803F0C"/>
    <w:rsid w:val="00817C91"/>
    <w:rsid w:val="00820C13"/>
    <w:rsid w:val="008235DB"/>
    <w:rsid w:val="00833E7C"/>
    <w:rsid w:val="0083503B"/>
    <w:rsid w:val="008354CA"/>
    <w:rsid w:val="008365FC"/>
    <w:rsid w:val="00842B57"/>
    <w:rsid w:val="008474F2"/>
    <w:rsid w:val="00847658"/>
    <w:rsid w:val="0085027F"/>
    <w:rsid w:val="008554CD"/>
    <w:rsid w:val="00870972"/>
    <w:rsid w:val="00870EFA"/>
    <w:rsid w:val="008773DA"/>
    <w:rsid w:val="00877E50"/>
    <w:rsid w:val="00884ABF"/>
    <w:rsid w:val="008905B1"/>
    <w:rsid w:val="008909A4"/>
    <w:rsid w:val="008938F6"/>
    <w:rsid w:val="008945CF"/>
    <w:rsid w:val="008948CC"/>
    <w:rsid w:val="00896FE1"/>
    <w:rsid w:val="008A0EB2"/>
    <w:rsid w:val="008B74EF"/>
    <w:rsid w:val="008C33AB"/>
    <w:rsid w:val="008D08A1"/>
    <w:rsid w:val="008D4E36"/>
    <w:rsid w:val="008D5256"/>
    <w:rsid w:val="008E29E2"/>
    <w:rsid w:val="008E692E"/>
    <w:rsid w:val="008F773A"/>
    <w:rsid w:val="0091159E"/>
    <w:rsid w:val="0091736F"/>
    <w:rsid w:val="00920E8E"/>
    <w:rsid w:val="00922964"/>
    <w:rsid w:val="00925D37"/>
    <w:rsid w:val="00932B9E"/>
    <w:rsid w:val="00934CB9"/>
    <w:rsid w:val="00940807"/>
    <w:rsid w:val="00941868"/>
    <w:rsid w:val="009420D0"/>
    <w:rsid w:val="00944BDD"/>
    <w:rsid w:val="00944C1A"/>
    <w:rsid w:val="00953076"/>
    <w:rsid w:val="00956316"/>
    <w:rsid w:val="009768E6"/>
    <w:rsid w:val="00991C26"/>
    <w:rsid w:val="009A2ABD"/>
    <w:rsid w:val="009B207E"/>
    <w:rsid w:val="009B32F8"/>
    <w:rsid w:val="009D0F6E"/>
    <w:rsid w:val="009D50D4"/>
    <w:rsid w:val="009D512F"/>
    <w:rsid w:val="009E1F05"/>
    <w:rsid w:val="009E32D1"/>
    <w:rsid w:val="009E6B3F"/>
    <w:rsid w:val="009F1851"/>
    <w:rsid w:val="009F274E"/>
    <w:rsid w:val="009F3976"/>
    <w:rsid w:val="00A064EB"/>
    <w:rsid w:val="00A10BE5"/>
    <w:rsid w:val="00A11074"/>
    <w:rsid w:val="00A13270"/>
    <w:rsid w:val="00A1590A"/>
    <w:rsid w:val="00A200A5"/>
    <w:rsid w:val="00A21A8C"/>
    <w:rsid w:val="00A27D0E"/>
    <w:rsid w:val="00A30FE0"/>
    <w:rsid w:val="00A31933"/>
    <w:rsid w:val="00A349F1"/>
    <w:rsid w:val="00A35A13"/>
    <w:rsid w:val="00A466AB"/>
    <w:rsid w:val="00A46B01"/>
    <w:rsid w:val="00A566F7"/>
    <w:rsid w:val="00A56D03"/>
    <w:rsid w:val="00A639ED"/>
    <w:rsid w:val="00A777EC"/>
    <w:rsid w:val="00A87A76"/>
    <w:rsid w:val="00A9259F"/>
    <w:rsid w:val="00A92986"/>
    <w:rsid w:val="00A92CB9"/>
    <w:rsid w:val="00AA0AC5"/>
    <w:rsid w:val="00AC24F9"/>
    <w:rsid w:val="00AC712C"/>
    <w:rsid w:val="00AD3AB2"/>
    <w:rsid w:val="00AD6B47"/>
    <w:rsid w:val="00AD7434"/>
    <w:rsid w:val="00AE232A"/>
    <w:rsid w:val="00AE5F2E"/>
    <w:rsid w:val="00AF0FB4"/>
    <w:rsid w:val="00AF1C89"/>
    <w:rsid w:val="00AF35F0"/>
    <w:rsid w:val="00AF3673"/>
    <w:rsid w:val="00AF5517"/>
    <w:rsid w:val="00AF7C77"/>
    <w:rsid w:val="00B00ED0"/>
    <w:rsid w:val="00B01ECC"/>
    <w:rsid w:val="00B02346"/>
    <w:rsid w:val="00B060EA"/>
    <w:rsid w:val="00B10E9F"/>
    <w:rsid w:val="00B23EBD"/>
    <w:rsid w:val="00B46A84"/>
    <w:rsid w:val="00B57E0F"/>
    <w:rsid w:val="00B62065"/>
    <w:rsid w:val="00B72E3A"/>
    <w:rsid w:val="00B735C1"/>
    <w:rsid w:val="00B73FE9"/>
    <w:rsid w:val="00B75CEF"/>
    <w:rsid w:val="00B8076C"/>
    <w:rsid w:val="00B80F05"/>
    <w:rsid w:val="00B90D3D"/>
    <w:rsid w:val="00BA1565"/>
    <w:rsid w:val="00BA404A"/>
    <w:rsid w:val="00BB3F3E"/>
    <w:rsid w:val="00BC1B50"/>
    <w:rsid w:val="00BC44DF"/>
    <w:rsid w:val="00BC4934"/>
    <w:rsid w:val="00BD1F36"/>
    <w:rsid w:val="00BD3C47"/>
    <w:rsid w:val="00BE1B39"/>
    <w:rsid w:val="00BE3CC5"/>
    <w:rsid w:val="00BF1D49"/>
    <w:rsid w:val="00BF1E65"/>
    <w:rsid w:val="00BF791A"/>
    <w:rsid w:val="00C06926"/>
    <w:rsid w:val="00C06BEA"/>
    <w:rsid w:val="00C06D6E"/>
    <w:rsid w:val="00C14C99"/>
    <w:rsid w:val="00C23D02"/>
    <w:rsid w:val="00C273C7"/>
    <w:rsid w:val="00C36E68"/>
    <w:rsid w:val="00C37A93"/>
    <w:rsid w:val="00C42806"/>
    <w:rsid w:val="00C43746"/>
    <w:rsid w:val="00C44D39"/>
    <w:rsid w:val="00C45509"/>
    <w:rsid w:val="00C4743B"/>
    <w:rsid w:val="00C55804"/>
    <w:rsid w:val="00C55F86"/>
    <w:rsid w:val="00C706ED"/>
    <w:rsid w:val="00C734E1"/>
    <w:rsid w:val="00C76263"/>
    <w:rsid w:val="00C848C7"/>
    <w:rsid w:val="00CA759E"/>
    <w:rsid w:val="00CB2BAB"/>
    <w:rsid w:val="00CB3B60"/>
    <w:rsid w:val="00CD11AA"/>
    <w:rsid w:val="00CD43A8"/>
    <w:rsid w:val="00CF1D63"/>
    <w:rsid w:val="00CF29F4"/>
    <w:rsid w:val="00CF2A70"/>
    <w:rsid w:val="00CF31DE"/>
    <w:rsid w:val="00D05D41"/>
    <w:rsid w:val="00D1160A"/>
    <w:rsid w:val="00D11D60"/>
    <w:rsid w:val="00D14EB1"/>
    <w:rsid w:val="00D16CA1"/>
    <w:rsid w:val="00D176C4"/>
    <w:rsid w:val="00D2072E"/>
    <w:rsid w:val="00D2335F"/>
    <w:rsid w:val="00D233C7"/>
    <w:rsid w:val="00D2463B"/>
    <w:rsid w:val="00D247A8"/>
    <w:rsid w:val="00D312F1"/>
    <w:rsid w:val="00D36B45"/>
    <w:rsid w:val="00D37FEA"/>
    <w:rsid w:val="00D507D5"/>
    <w:rsid w:val="00D5430F"/>
    <w:rsid w:val="00D564F1"/>
    <w:rsid w:val="00D6349F"/>
    <w:rsid w:val="00D705A1"/>
    <w:rsid w:val="00D80A25"/>
    <w:rsid w:val="00D8365B"/>
    <w:rsid w:val="00D87B56"/>
    <w:rsid w:val="00DB0B03"/>
    <w:rsid w:val="00DB23E5"/>
    <w:rsid w:val="00DB48F6"/>
    <w:rsid w:val="00DE017F"/>
    <w:rsid w:val="00DE24CB"/>
    <w:rsid w:val="00DE50DD"/>
    <w:rsid w:val="00DF32B8"/>
    <w:rsid w:val="00DF3E48"/>
    <w:rsid w:val="00E02042"/>
    <w:rsid w:val="00E0249F"/>
    <w:rsid w:val="00E07978"/>
    <w:rsid w:val="00E11F92"/>
    <w:rsid w:val="00E1205B"/>
    <w:rsid w:val="00E12C96"/>
    <w:rsid w:val="00E14A67"/>
    <w:rsid w:val="00E14F37"/>
    <w:rsid w:val="00E27202"/>
    <w:rsid w:val="00E30039"/>
    <w:rsid w:val="00E3022D"/>
    <w:rsid w:val="00E371E4"/>
    <w:rsid w:val="00E448D6"/>
    <w:rsid w:val="00E46AB6"/>
    <w:rsid w:val="00E65695"/>
    <w:rsid w:val="00E66CFD"/>
    <w:rsid w:val="00E709E5"/>
    <w:rsid w:val="00E721EC"/>
    <w:rsid w:val="00E73C08"/>
    <w:rsid w:val="00E75E82"/>
    <w:rsid w:val="00E810B0"/>
    <w:rsid w:val="00E866BE"/>
    <w:rsid w:val="00E86C30"/>
    <w:rsid w:val="00E90791"/>
    <w:rsid w:val="00E90C30"/>
    <w:rsid w:val="00E93811"/>
    <w:rsid w:val="00EA3710"/>
    <w:rsid w:val="00EB04D6"/>
    <w:rsid w:val="00EB3FDD"/>
    <w:rsid w:val="00EB73BD"/>
    <w:rsid w:val="00ED1DB1"/>
    <w:rsid w:val="00ED2065"/>
    <w:rsid w:val="00EE3CF3"/>
    <w:rsid w:val="00EF5F71"/>
    <w:rsid w:val="00F27895"/>
    <w:rsid w:val="00F4138F"/>
    <w:rsid w:val="00F420E5"/>
    <w:rsid w:val="00F5150F"/>
    <w:rsid w:val="00F53779"/>
    <w:rsid w:val="00F65C85"/>
    <w:rsid w:val="00F70515"/>
    <w:rsid w:val="00F73DA3"/>
    <w:rsid w:val="00F80013"/>
    <w:rsid w:val="00F852A1"/>
    <w:rsid w:val="00F90BF4"/>
    <w:rsid w:val="00F93EDB"/>
    <w:rsid w:val="00F96576"/>
    <w:rsid w:val="00FA3CFC"/>
    <w:rsid w:val="00FB00FA"/>
    <w:rsid w:val="00FB398A"/>
    <w:rsid w:val="00FB6672"/>
    <w:rsid w:val="00FC1C13"/>
    <w:rsid w:val="00FD2516"/>
    <w:rsid w:val="00FD326A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A18DE-6013-405C-993B-41FBECD45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</TotalTime>
  <Pages>1</Pages>
  <Words>109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7</cp:revision>
  <cp:lastPrinted>2019-11-19T11:55:00Z</cp:lastPrinted>
  <dcterms:created xsi:type="dcterms:W3CDTF">2020-08-24T13:00:00Z</dcterms:created>
  <dcterms:modified xsi:type="dcterms:W3CDTF">2020-08-24T13:05:00Z</dcterms:modified>
</cp:coreProperties>
</file>